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75BB">
      <w:pPr>
        <w:jc w:val="center"/>
        <w:rPr>
          <w:vertAlign w:val="baseline"/>
        </w:rPr>
      </w:pPr>
      <w:r>
        <w:rPr>
          <w:rFonts w:hint="eastAsia" w:ascii="黑体" w:eastAsia="黑体" w:cs="黑体"/>
          <w:sz w:val="36"/>
          <w:szCs w:val="36"/>
          <w:lang w:val="en-US" w:eastAsia="zh-CN"/>
        </w:rPr>
        <w:t>2026年5.1-5.30市场监管局医疗器械经营备案核发情况</w:t>
      </w:r>
    </w:p>
    <w:tbl>
      <w:tblPr>
        <w:tblStyle w:val="7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339"/>
        <w:gridCol w:w="1031"/>
        <w:gridCol w:w="960"/>
        <w:gridCol w:w="1050"/>
        <w:gridCol w:w="1305"/>
        <w:gridCol w:w="6045"/>
        <w:gridCol w:w="1177"/>
        <w:gridCol w:w="1116"/>
      </w:tblGrid>
      <w:tr w14:paraId="545E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3868E72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</w:p>
        </w:tc>
        <w:tc>
          <w:tcPr>
            <w:tcW w:w="1339" w:type="dxa"/>
            <w:vAlign w:val="center"/>
          </w:tcPr>
          <w:p w14:paraId="7F6E649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031" w:type="dxa"/>
            <w:vAlign w:val="center"/>
          </w:tcPr>
          <w:p w14:paraId="34895FA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60" w:type="dxa"/>
            <w:vAlign w:val="center"/>
          </w:tcPr>
          <w:p w14:paraId="580E2BB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050" w:type="dxa"/>
            <w:vAlign w:val="center"/>
          </w:tcPr>
          <w:p w14:paraId="5B6276C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05" w:type="dxa"/>
            <w:vAlign w:val="center"/>
          </w:tcPr>
          <w:p w14:paraId="74D5CC7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6045" w:type="dxa"/>
            <w:vAlign w:val="center"/>
          </w:tcPr>
          <w:p w14:paraId="1E58553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177" w:type="dxa"/>
            <w:vAlign w:val="center"/>
          </w:tcPr>
          <w:p w14:paraId="585E5EB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116" w:type="dxa"/>
            <w:vAlign w:val="center"/>
          </w:tcPr>
          <w:p w14:paraId="22D8017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有效期至</w:t>
            </w:r>
          </w:p>
        </w:tc>
      </w:tr>
      <w:tr w14:paraId="6342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42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D66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白山市康誉医疗器械有限公司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D08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91220600MAKAX1KQ5N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FA7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崔秀连</w:t>
            </w:r>
          </w:p>
        </w:tc>
        <w:tc>
          <w:tcPr>
            <w:tcW w:w="1050" w:type="dxa"/>
            <w:vAlign w:val="center"/>
          </w:tcPr>
          <w:p w14:paraId="3C51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76A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D0D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4F95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2026/05/06</w:t>
            </w:r>
          </w:p>
        </w:tc>
        <w:tc>
          <w:tcPr>
            <w:tcW w:w="1116" w:type="dxa"/>
            <w:vAlign w:val="center"/>
          </w:tcPr>
          <w:p w14:paraId="3C22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4BC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B36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23D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长白朝鲜族自治县民康药店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E63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91220623MA17N82565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F4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雷宇</w:t>
            </w:r>
          </w:p>
        </w:tc>
        <w:tc>
          <w:tcPr>
            <w:tcW w:w="1050" w:type="dxa"/>
            <w:vAlign w:val="center"/>
          </w:tcPr>
          <w:p w14:paraId="1EC1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C8F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585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2002年分类目录：6815,6820,6821,6826,6827,6840（诊断试剂不需低温冷藏运输贮存）,6846,6864,6865,68662017年分类目录：07,09,12,14,18,20,6840（不需冷链运输、贮存）</w:t>
            </w:r>
          </w:p>
        </w:tc>
        <w:tc>
          <w:tcPr>
            <w:tcW w:w="1177" w:type="dxa"/>
            <w:vAlign w:val="center"/>
          </w:tcPr>
          <w:p w14:paraId="6F70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2026/05/08</w:t>
            </w:r>
          </w:p>
        </w:tc>
        <w:tc>
          <w:tcPr>
            <w:tcW w:w="1116" w:type="dxa"/>
            <w:vAlign w:val="center"/>
          </w:tcPr>
          <w:p w14:paraId="26EB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5ED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0A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061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白山市冠美商贸有限公司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FAB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91220600MAKE2BL6XM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B7C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崔丽娟</w:t>
            </w:r>
          </w:p>
        </w:tc>
        <w:tc>
          <w:tcPr>
            <w:tcW w:w="1050" w:type="dxa"/>
            <w:vAlign w:val="center"/>
          </w:tcPr>
          <w:p w14:paraId="6AEE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8F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462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01,02,03,04,05,06,07,08,09,10,12,14,16,17,18,20,21,22,6840（不需冷链运输、贮存）</w:t>
            </w:r>
          </w:p>
        </w:tc>
        <w:tc>
          <w:tcPr>
            <w:tcW w:w="1177" w:type="dxa"/>
            <w:vAlign w:val="center"/>
          </w:tcPr>
          <w:p w14:paraId="6B05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2026/05/12</w:t>
            </w:r>
          </w:p>
        </w:tc>
        <w:tc>
          <w:tcPr>
            <w:tcW w:w="1116" w:type="dxa"/>
            <w:vAlign w:val="center"/>
          </w:tcPr>
          <w:p w14:paraId="4F92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132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A2C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C47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白山市浑江区安草堂大药房（个人独资）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6BC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91220600MAEWR9CXXQ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60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柯恒艳</w:t>
            </w:r>
          </w:p>
        </w:tc>
        <w:tc>
          <w:tcPr>
            <w:tcW w:w="1050" w:type="dxa"/>
            <w:vAlign w:val="center"/>
          </w:tcPr>
          <w:p w14:paraId="669E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C2C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B57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6801,6803,6804,6805,6806,6807,6808,6809,6810,6812,6815,6816,6820,6821,6822,6823,6825,6826,6827,6828,6830,6831,6832,6833,6834,6840（诊断试剂不需低温冷藏运输贮存）,6841,6845,6846,6854,6855,6856,6857,6858,6863,6864,6865,68662017年分类目录：01,03,04,05,06,07,08,09,10,11,12,14,15,16,17,18,19,20,22,6840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7CB4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2026/05/15</w:t>
            </w:r>
          </w:p>
        </w:tc>
        <w:tc>
          <w:tcPr>
            <w:tcW w:w="1116" w:type="dxa"/>
            <w:vAlign w:val="center"/>
          </w:tcPr>
          <w:p w14:paraId="1224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514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E5F5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806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靖宇县益康平价大药房八店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B74F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91220622MA84NGCE53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B8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王克龙</w:t>
            </w:r>
          </w:p>
        </w:tc>
        <w:tc>
          <w:tcPr>
            <w:tcW w:w="1050" w:type="dxa"/>
            <w:vAlign w:val="center"/>
          </w:tcPr>
          <w:p w14:paraId="6B99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008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669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2002年分类目录：6820,6821,6826,6827,6840（诊断试剂不需低温冷藏运输贮存）,6841,6854,6864,68662017年分类目录：04,06,07,08,09,12,15,16,18,20,22,6840（不需冷链运输、贮存）</w:t>
            </w:r>
          </w:p>
        </w:tc>
        <w:tc>
          <w:tcPr>
            <w:tcW w:w="1177" w:type="dxa"/>
            <w:vAlign w:val="center"/>
          </w:tcPr>
          <w:p w14:paraId="29F1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2026/05/22</w:t>
            </w:r>
          </w:p>
        </w:tc>
        <w:tc>
          <w:tcPr>
            <w:tcW w:w="1116" w:type="dxa"/>
            <w:vAlign w:val="center"/>
          </w:tcPr>
          <w:p w14:paraId="18D4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124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6CD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274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吉林省腾晟商贸有限公司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70D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91220600MAE5RH5C04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B4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隋旭</w:t>
            </w:r>
          </w:p>
        </w:tc>
        <w:tc>
          <w:tcPr>
            <w:tcW w:w="1050" w:type="dxa"/>
            <w:vAlign w:val="center"/>
          </w:tcPr>
          <w:p w14:paraId="3B3E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2C7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吉白药监械经营备20260049号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DBD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6840（诊断试剂需低温冷藏运输贮存）,6840（诊断试剂除外）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029C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2026/05/22</w:t>
            </w:r>
          </w:p>
        </w:tc>
        <w:tc>
          <w:tcPr>
            <w:tcW w:w="1116" w:type="dxa"/>
            <w:vAlign w:val="center"/>
          </w:tcPr>
          <w:p w14:paraId="1019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1EC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D97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420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白山市浑江区达有经贸有限公司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9A0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91220602MAKD713Q8F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35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郎庆宏</w:t>
            </w:r>
          </w:p>
        </w:tc>
        <w:tc>
          <w:tcPr>
            <w:tcW w:w="1050" w:type="dxa"/>
            <w:vAlign w:val="center"/>
          </w:tcPr>
          <w:p w14:paraId="018F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EA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吉白药监械经营备20260050号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864B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01,02,03,04,05,06,07,08,09,10,12,14,16,17,18,20,21,22,6840（不需冷链运输、贮存）</w:t>
            </w:r>
          </w:p>
        </w:tc>
        <w:tc>
          <w:tcPr>
            <w:tcW w:w="1177" w:type="dxa"/>
            <w:vAlign w:val="center"/>
          </w:tcPr>
          <w:p w14:paraId="2CF4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2026/05/28</w:t>
            </w:r>
          </w:p>
        </w:tc>
        <w:tc>
          <w:tcPr>
            <w:tcW w:w="1116" w:type="dxa"/>
            <w:vAlign w:val="center"/>
          </w:tcPr>
          <w:p w14:paraId="6529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24D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EF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F53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靖宇县蒙江二药店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B5B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91220622MA0Y4T519Q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46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孙甲义</w:t>
            </w:r>
          </w:p>
        </w:tc>
        <w:tc>
          <w:tcPr>
            <w:tcW w:w="1050" w:type="dxa"/>
            <w:vAlign w:val="center"/>
          </w:tcPr>
          <w:p w14:paraId="4721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99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吉白药监械经营备20260051号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288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6801,6803,6807,6809,6810,6820,6821,6822,6823,6825,6826,6827,6840（诊断试剂除外）,6841,6846,6854,6855,6856,6857,6863,6864,6865,68662017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1016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2026/05/28</w:t>
            </w:r>
          </w:p>
        </w:tc>
        <w:tc>
          <w:tcPr>
            <w:tcW w:w="1116" w:type="dxa"/>
            <w:vAlign w:val="center"/>
          </w:tcPr>
          <w:p w14:paraId="6BB7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BA0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C2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0B5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靖宇县西南岔村艳丽药店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D46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91220622MA0Y4PRG08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C84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王浩</w:t>
            </w:r>
          </w:p>
        </w:tc>
        <w:tc>
          <w:tcPr>
            <w:tcW w:w="1050" w:type="dxa"/>
            <w:vAlign w:val="center"/>
          </w:tcPr>
          <w:p w14:paraId="11B6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DD7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吉白药监械经营备20260052号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5D3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2002年分类目录：6801,6803,6807,6809,6810,6820,6826,6827,6840（诊断试剂不需低温冷藏运输贮存）,6841,6846,6854,6864,6865,68662017年分类目录：07,09,18,19,20</w:t>
            </w:r>
          </w:p>
        </w:tc>
        <w:tc>
          <w:tcPr>
            <w:tcW w:w="1177" w:type="dxa"/>
            <w:vAlign w:val="center"/>
          </w:tcPr>
          <w:p w14:paraId="4F91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2026/05/29</w:t>
            </w:r>
          </w:p>
        </w:tc>
        <w:tc>
          <w:tcPr>
            <w:tcW w:w="1116" w:type="dxa"/>
            <w:vAlign w:val="center"/>
          </w:tcPr>
          <w:p w14:paraId="5701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B8C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C63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506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吉林省康麟商贸有限责任公司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519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91220600MAKC58089L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14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冯涛</w:t>
            </w:r>
          </w:p>
        </w:tc>
        <w:tc>
          <w:tcPr>
            <w:tcW w:w="1050" w:type="dxa"/>
            <w:vAlign w:val="center"/>
          </w:tcPr>
          <w:p w14:paraId="5E5D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2F7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吉白药监械经营备20260053号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79A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2002年分类目录：00,6801,6802,6803,6804,6805,6806,6807,6808,6809,6810,6812,6813,6815,6816,6820,6821,6822,6823,6824,6825,6826,6827,6828,6830,6831,6832,6833,6834,6841,6845,6846,6854,6855,6856,6857,6858,6863,6864,6865,6866,6870,6877</w:t>
            </w:r>
          </w:p>
        </w:tc>
        <w:tc>
          <w:tcPr>
            <w:tcW w:w="1177" w:type="dxa"/>
            <w:vAlign w:val="center"/>
          </w:tcPr>
          <w:p w14:paraId="48AF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2026/05/29</w:t>
            </w:r>
          </w:p>
        </w:tc>
        <w:tc>
          <w:tcPr>
            <w:tcW w:w="1116" w:type="dxa"/>
            <w:vAlign w:val="center"/>
          </w:tcPr>
          <w:p w14:paraId="2C7A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00AB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85A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681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吉林省合兴健康药房连锁有限责任公司连锁二十九店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3E9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91220601598831158A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EF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050" w:type="dxa"/>
            <w:vAlign w:val="center"/>
          </w:tcPr>
          <w:p w14:paraId="06B4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B3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吉白药监械经营备20160213号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C37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6801,6802,6803,6804,6805,6806,6807,6808,6809,6810,6812,6813,6815,6816,6820,6821,6822,6823,6824,6825,6826,6827,6830,6831,6832,6834,6840（诊断试剂不需低温冷藏运输贮存）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7A440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2026/05/06</w:t>
            </w:r>
          </w:p>
        </w:tc>
        <w:tc>
          <w:tcPr>
            <w:tcW w:w="1116" w:type="dxa"/>
            <w:vAlign w:val="center"/>
          </w:tcPr>
          <w:p w14:paraId="0EF0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98F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C15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07B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白山市峰林大药房医药有限责任公司八店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C03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91220602MACDAAJA5R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5BD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王立静</w:t>
            </w:r>
          </w:p>
        </w:tc>
        <w:tc>
          <w:tcPr>
            <w:tcW w:w="1050" w:type="dxa"/>
            <w:vAlign w:val="center"/>
          </w:tcPr>
          <w:p w14:paraId="359A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E64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吉白药监械经营备20230158号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EDCD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2002年分类目录：6801,6815,6820,6821,6825,6826,6827,6840（诊断试剂不需低温冷藏运输贮存）,6841,6854,6856,6857,6864,6865,68662017年分类目录：02,07,08,09,11,14,15,19,20,22,6840（不需冷链运输、贮存）</w:t>
            </w:r>
          </w:p>
        </w:tc>
        <w:tc>
          <w:tcPr>
            <w:tcW w:w="1177" w:type="dxa"/>
            <w:vAlign w:val="center"/>
          </w:tcPr>
          <w:p w14:paraId="1799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2026/05/07</w:t>
            </w:r>
          </w:p>
        </w:tc>
        <w:tc>
          <w:tcPr>
            <w:tcW w:w="1116" w:type="dxa"/>
            <w:vAlign w:val="center"/>
          </w:tcPr>
          <w:p w14:paraId="74BB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B55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4D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175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白山瑞康堂大药房有限公司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8C3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91220600MABTNA5B8M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46D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高宁</w:t>
            </w:r>
          </w:p>
        </w:tc>
        <w:tc>
          <w:tcPr>
            <w:tcW w:w="1050" w:type="dxa"/>
            <w:vAlign w:val="center"/>
          </w:tcPr>
          <w:p w14:paraId="1CC9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1D3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吉白药监械经营备20220166号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D5B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6801,6803,6804,6806,6807,6808,6809,6810,6812,6815,6820,6821,6822,6823,6824,6825,6826,6827,6834,6840（诊断试剂不需低温冷藏运输贮存）,6841,6845,6846,6854,6855,6856,6857,6858,6863,6864,6865,6866,68772017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31FE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116" w:type="dxa"/>
            <w:vAlign w:val="center"/>
          </w:tcPr>
          <w:p w14:paraId="29E5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73E0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0D5A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1C41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靖宇县第二药店一店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C4B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91220622MABQEPYCXC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7E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贾征超</w:t>
            </w:r>
          </w:p>
        </w:tc>
        <w:tc>
          <w:tcPr>
            <w:tcW w:w="1050" w:type="dxa"/>
            <w:vAlign w:val="center"/>
          </w:tcPr>
          <w:p w14:paraId="640E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655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吉白药监械经营备20220104号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6C5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2002年分类目录：6820,6826,6834,6856,6857,6858,6864,68662017年分类目录：01,04,06,08,11,14</w:t>
            </w:r>
          </w:p>
        </w:tc>
        <w:tc>
          <w:tcPr>
            <w:tcW w:w="1177" w:type="dxa"/>
            <w:vAlign w:val="center"/>
          </w:tcPr>
          <w:p w14:paraId="391AA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2026/05/13</w:t>
            </w:r>
          </w:p>
        </w:tc>
        <w:tc>
          <w:tcPr>
            <w:tcW w:w="1116" w:type="dxa"/>
            <w:vAlign w:val="center"/>
          </w:tcPr>
          <w:p w14:paraId="51039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4491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B9F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7B75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650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91220601MA14378178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DE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050" w:type="dxa"/>
            <w:vAlign w:val="center"/>
          </w:tcPr>
          <w:p w14:paraId="06CC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63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吉白药监械经营备20170104号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0CFB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357C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2026/05/13</w:t>
            </w:r>
          </w:p>
        </w:tc>
        <w:tc>
          <w:tcPr>
            <w:tcW w:w="1116" w:type="dxa"/>
            <w:vAlign w:val="center"/>
          </w:tcPr>
          <w:p w14:paraId="1D91D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D1C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544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08C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白山市悦明新药特药大药房有限公司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9D2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91220602MA0Y67NN4N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12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宋文冰</w:t>
            </w:r>
          </w:p>
        </w:tc>
        <w:tc>
          <w:tcPr>
            <w:tcW w:w="1050" w:type="dxa"/>
            <w:vAlign w:val="center"/>
          </w:tcPr>
          <w:p w14:paraId="3BCF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C50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吉白药监械经营备20220038号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CC0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6801,6803,6807,6809,6810,6820,6821,6822,6823,6825,6826,6827,6840（诊断试剂不需低温冷藏运输贮存）,6841,6854,6855,6856,6857,6858,6863,6864,6865,68662017年分类目录：01,02,03,04,05,06,07,08,09,11,12,14,15,16,17,18,19,20,22,6840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306A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2026/05/14</w:t>
            </w:r>
          </w:p>
        </w:tc>
        <w:tc>
          <w:tcPr>
            <w:tcW w:w="1116" w:type="dxa"/>
            <w:vAlign w:val="center"/>
          </w:tcPr>
          <w:p w14:paraId="7F74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0BF7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15D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CE0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临江市神奇药店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3A4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91220681MA17R3HN72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563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金慧义</w:t>
            </w:r>
          </w:p>
        </w:tc>
        <w:tc>
          <w:tcPr>
            <w:tcW w:w="1050" w:type="dxa"/>
            <w:vAlign w:val="center"/>
          </w:tcPr>
          <w:p w14:paraId="4A2B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E4C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吉白药监械经营备20150283号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652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2002年分类目录：6801,6803,6807,6809,6810,6820,6821,6822,6823,6825,6826,6827,6840（诊断试剂除外）,6841,6846,6854,6856,6857,6864,6865,68662017年分类目录：02,03,04,07,08,09,11,14,16,17,18,19,20,22</w:t>
            </w:r>
          </w:p>
        </w:tc>
        <w:tc>
          <w:tcPr>
            <w:tcW w:w="1177" w:type="dxa"/>
            <w:vAlign w:val="center"/>
          </w:tcPr>
          <w:p w14:paraId="132B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2026/05/14</w:t>
            </w:r>
          </w:p>
        </w:tc>
        <w:tc>
          <w:tcPr>
            <w:tcW w:w="1116" w:type="dxa"/>
            <w:vAlign w:val="center"/>
          </w:tcPr>
          <w:p w14:paraId="6664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AF6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95" w:type="dxa"/>
            <w:vAlign w:val="center"/>
          </w:tcPr>
          <w:p w14:paraId="5EBD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3B6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北京同仁堂吉林人参有限责任公司靖宇药店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F26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91220622660123217E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A33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方晓玲</w:t>
            </w:r>
          </w:p>
        </w:tc>
        <w:tc>
          <w:tcPr>
            <w:tcW w:w="1050" w:type="dxa"/>
            <w:vAlign w:val="center"/>
          </w:tcPr>
          <w:p w14:paraId="5B39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766A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吉白药监械经营备20150025号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139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6801,6802,6804,6805,6806,6808,6809,6810,6812,6813,6815,6816,6820,6821,6822,6823,6826,6827,6840（诊断试剂不需低温冷藏运输贮存）,6846,6854,6856,6857,6858,6864,6865,68662017年分类目录：02,04,07,08,09,11,14,15,16,17,18,19,20,22,6840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4676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2026/05/13</w:t>
            </w:r>
          </w:p>
        </w:tc>
        <w:tc>
          <w:tcPr>
            <w:tcW w:w="1116" w:type="dxa"/>
            <w:vAlign w:val="center"/>
          </w:tcPr>
          <w:p w14:paraId="2A44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7FE6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EB1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6EE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白山市兴恩康大药房有限公司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97CF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91220600MA7FFG0A0F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21CF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荣玉欣</w:t>
            </w:r>
          </w:p>
        </w:tc>
        <w:tc>
          <w:tcPr>
            <w:tcW w:w="1050" w:type="dxa"/>
            <w:vAlign w:val="center"/>
          </w:tcPr>
          <w:p w14:paraId="7FCC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99C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吉白药监械经营备20220003号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3CE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6841,6846,6854,6855,6856,6857,6858,6863,6864,6865,68662017年分类目录：02,03,04,07,08,09,11,12,14,15,16,17,18,19,20,22,6840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651E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2026/05/14</w:t>
            </w:r>
          </w:p>
        </w:tc>
        <w:tc>
          <w:tcPr>
            <w:tcW w:w="1116" w:type="dxa"/>
            <w:vAlign w:val="center"/>
          </w:tcPr>
          <w:p w14:paraId="20448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9F25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7F9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51F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临江市建民药店有限公司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13F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91220681MA84JED77Q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3D9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王珈齐</w:t>
            </w:r>
          </w:p>
        </w:tc>
        <w:tc>
          <w:tcPr>
            <w:tcW w:w="1050" w:type="dxa"/>
            <w:vAlign w:val="center"/>
          </w:tcPr>
          <w:p w14:paraId="3D7D8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8BE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吉白药监械经营备20210142号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0A4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00,6801,6802,6803,6804,6805,6806,6807,6808,6809,6810,6812,6813,6815,6816,6820,6821,6822,6823,6824,6825,6826,6827,6840（诊断试剂不需低温冷藏运输贮存）,6841,6845,6854,6855,6856,6857,6858,6863,6864,6865,68662017年分类目录：01,02,03,04,06,07,08,09,10,11,14,15,16,17,18,19,20,22,6840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003E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2026/05/14</w:t>
            </w:r>
          </w:p>
        </w:tc>
        <w:tc>
          <w:tcPr>
            <w:tcW w:w="1116" w:type="dxa"/>
            <w:vAlign w:val="center"/>
          </w:tcPr>
          <w:p w14:paraId="42EA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91EC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14D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0A1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临江市本草堂大药房有限公司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09F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91220681MA84J9G133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DB1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赵莹</w:t>
            </w:r>
          </w:p>
        </w:tc>
        <w:tc>
          <w:tcPr>
            <w:tcW w:w="1050" w:type="dxa"/>
            <w:vAlign w:val="center"/>
          </w:tcPr>
          <w:p w14:paraId="5FDF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13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吉白药监械经营备20210150号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2549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2002年分类目录：6801,6820,6821,6826,6827,6857,6858,6864,68662017年分类目录：02,04,07,09,11,14,18,19,20,6840（不需冷链运输、贮存）</w:t>
            </w:r>
          </w:p>
        </w:tc>
        <w:tc>
          <w:tcPr>
            <w:tcW w:w="1177" w:type="dxa"/>
            <w:vAlign w:val="center"/>
          </w:tcPr>
          <w:p w14:paraId="2D5B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2026/05/14</w:t>
            </w:r>
          </w:p>
        </w:tc>
        <w:tc>
          <w:tcPr>
            <w:tcW w:w="1116" w:type="dxa"/>
            <w:vAlign w:val="center"/>
          </w:tcPr>
          <w:p w14:paraId="138A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8096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595" w:type="dxa"/>
            <w:vAlign w:val="center"/>
          </w:tcPr>
          <w:p w14:paraId="01D9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A63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靖宇县益康平价大药房六店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683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91220622MA84NKM05D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C15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王建霞</w:t>
            </w:r>
          </w:p>
        </w:tc>
        <w:tc>
          <w:tcPr>
            <w:tcW w:w="1050" w:type="dxa"/>
            <w:vAlign w:val="center"/>
          </w:tcPr>
          <w:p w14:paraId="3A83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CA6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吉白药监械经营备20210263号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5D3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2002年分类目录：6820,6821,6826,6827,6840（诊断试剂不需低温冷藏运输贮存）,6841,6864,68662017年分类目录：04,06,07,08,09,11,12,14,15,16,18,20,22,6840（不需冷链运输、贮存）</w:t>
            </w:r>
          </w:p>
        </w:tc>
        <w:tc>
          <w:tcPr>
            <w:tcW w:w="1177" w:type="dxa"/>
            <w:vAlign w:val="center"/>
          </w:tcPr>
          <w:p w14:paraId="44AD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2026/05/15</w:t>
            </w:r>
          </w:p>
        </w:tc>
        <w:tc>
          <w:tcPr>
            <w:tcW w:w="1116" w:type="dxa"/>
            <w:vAlign w:val="center"/>
          </w:tcPr>
          <w:p w14:paraId="35685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0AE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7AC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497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靖宇县众安康药店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3B6B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91220622MA84QUQF7D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971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邢振靖</w:t>
            </w:r>
          </w:p>
        </w:tc>
        <w:tc>
          <w:tcPr>
            <w:tcW w:w="1050" w:type="dxa"/>
            <w:vAlign w:val="center"/>
          </w:tcPr>
          <w:p w14:paraId="57B2C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2BF5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吉白药监械经营备20210297号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836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2002年分类目录：6820,6821,6826,6827,6840（诊断试剂不需低温冷藏运输贮存）,6841,6846,6854,6856,68642017年分类目录：07,08,09,14,19,20,22,6840（不需冷链运输、贮存）</w:t>
            </w:r>
          </w:p>
        </w:tc>
        <w:tc>
          <w:tcPr>
            <w:tcW w:w="1177" w:type="dxa"/>
            <w:vAlign w:val="center"/>
          </w:tcPr>
          <w:p w14:paraId="3DDE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2026/05/15</w:t>
            </w:r>
          </w:p>
        </w:tc>
        <w:tc>
          <w:tcPr>
            <w:tcW w:w="1116" w:type="dxa"/>
            <w:vAlign w:val="center"/>
          </w:tcPr>
          <w:p w14:paraId="4E39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FD6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CCA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AD1C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靖宇县仁康大药房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D77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91220622MA0Y5FJ4XU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4BB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张春丽</w:t>
            </w:r>
          </w:p>
        </w:tc>
        <w:tc>
          <w:tcPr>
            <w:tcW w:w="1050" w:type="dxa"/>
            <w:vAlign w:val="center"/>
          </w:tcPr>
          <w:p w14:paraId="625D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6076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吉白药监械经营备20210135号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CDB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2002年分类目录：6801,6802,6821,6826,6827,6840（诊断试剂不需低温冷藏运输贮存）,6841,6846,6854,6856,6857,6864,68662017年分类目录：01,02,04,07,11,14,16,18,19,20,22,6840（不需冷链运输、贮存）</w:t>
            </w:r>
          </w:p>
        </w:tc>
        <w:tc>
          <w:tcPr>
            <w:tcW w:w="1177" w:type="dxa"/>
            <w:vAlign w:val="center"/>
          </w:tcPr>
          <w:p w14:paraId="0E84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2026/05/15</w:t>
            </w:r>
          </w:p>
        </w:tc>
        <w:tc>
          <w:tcPr>
            <w:tcW w:w="1116" w:type="dxa"/>
            <w:vAlign w:val="center"/>
          </w:tcPr>
          <w:p w14:paraId="43C0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7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4FE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A59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靖宇县鸿达七药店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A79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91220622MA84THY657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67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董贵福</w:t>
            </w:r>
          </w:p>
        </w:tc>
        <w:tc>
          <w:tcPr>
            <w:tcW w:w="1050" w:type="dxa"/>
            <w:vAlign w:val="center"/>
          </w:tcPr>
          <w:p w14:paraId="4198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F61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吉白药监械经营备20210213号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90A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6801,6802,6804,6805,6806,6807,6808,6809,6810,6812,6813,6815,6816,6820,6821,6822,6823,6824,6825,6826,6827,6840（诊断试剂不需低温冷藏运输贮存）,6841,6846,6854,6855,6856,6857,6863,6864,6865,6866,6870,68772017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79D9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2026/05/15</w:t>
            </w:r>
          </w:p>
        </w:tc>
        <w:tc>
          <w:tcPr>
            <w:tcW w:w="1116" w:type="dxa"/>
            <w:vAlign w:val="center"/>
          </w:tcPr>
          <w:p w14:paraId="1E33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2E87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7AE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6A8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靖宇县仁康三店大药房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9FA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91220622MA15BC6D0M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974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张春丽</w:t>
            </w:r>
          </w:p>
        </w:tc>
        <w:tc>
          <w:tcPr>
            <w:tcW w:w="1050" w:type="dxa"/>
            <w:vAlign w:val="center"/>
          </w:tcPr>
          <w:p w14:paraId="57CD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33C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吉白药监械经营备20180378号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F6A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2002年分类目录：6820,6821,6826,6827,6840（诊断试剂除外）,6841,6846,6854,6856,6864,68662017年分类目录：02,07,09,11,13,16,18,19,20,22</w:t>
            </w:r>
          </w:p>
        </w:tc>
        <w:tc>
          <w:tcPr>
            <w:tcW w:w="1177" w:type="dxa"/>
            <w:vAlign w:val="center"/>
          </w:tcPr>
          <w:p w14:paraId="4310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116" w:type="dxa"/>
            <w:vAlign w:val="center"/>
          </w:tcPr>
          <w:p w14:paraId="1A0D5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954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561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45B5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白山市江源区成功药店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80D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91220605MA7HYUKD62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2A3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徐年萍</w:t>
            </w:r>
          </w:p>
        </w:tc>
        <w:tc>
          <w:tcPr>
            <w:tcW w:w="1050" w:type="dxa"/>
            <w:vAlign w:val="center"/>
          </w:tcPr>
          <w:p w14:paraId="58AB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B8E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吉白药监械经营备20150134号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4C9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2002年分类目录：6801,6820,6821,6823,6826,6827,6840（含诊断试剂）,6854,6856,6858,6864,68662017年分类目录：01,02,03,04,05,06,07,09,11,15,17,18,19,20,22,6840（不需冷链运输、贮存）</w:t>
            </w:r>
          </w:p>
        </w:tc>
        <w:tc>
          <w:tcPr>
            <w:tcW w:w="1177" w:type="dxa"/>
            <w:vAlign w:val="center"/>
          </w:tcPr>
          <w:p w14:paraId="21C2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116" w:type="dxa"/>
            <w:vAlign w:val="center"/>
          </w:tcPr>
          <w:p w14:paraId="360B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BBB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95" w:type="dxa"/>
            <w:vAlign w:val="center"/>
          </w:tcPr>
          <w:p w14:paraId="234D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FF3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靖宇县聚和堂药店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5A5C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91220622MA84JL0C4P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AA3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王古升</w:t>
            </w:r>
          </w:p>
        </w:tc>
        <w:tc>
          <w:tcPr>
            <w:tcW w:w="1050" w:type="dxa"/>
            <w:vAlign w:val="center"/>
          </w:tcPr>
          <w:p w14:paraId="2C44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D4A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吉白药监械经营备20210134号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D01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2002年分类目录：6801,6803,6807,6820,6821,6822,6825,6826,6827,6846,6854,6855,6856,6857,6858,6863,6864,6865,68662017年分类目录：02,03,04,06,07,09,10,11,12,14,15,16,17,18,19,20,22</w:t>
            </w:r>
          </w:p>
        </w:tc>
        <w:tc>
          <w:tcPr>
            <w:tcW w:w="1177" w:type="dxa"/>
            <w:vAlign w:val="center"/>
          </w:tcPr>
          <w:p w14:paraId="6C581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116" w:type="dxa"/>
            <w:vAlign w:val="center"/>
          </w:tcPr>
          <w:p w14:paraId="5A82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D831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91E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4A8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长白朝鲜族自治县泰源医药药材有限公司新药特药店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E5B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912206230954004018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FC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6D40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B6AB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吉白药监械经营备20210115号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ADE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1251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116" w:type="dxa"/>
            <w:vAlign w:val="center"/>
          </w:tcPr>
          <w:p w14:paraId="6FB6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C4F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8F5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184A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白山市浑江区厚德堂大药房店（个人独资）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32C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92220602MA154JE30U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E80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王立静</w:t>
            </w:r>
          </w:p>
        </w:tc>
        <w:tc>
          <w:tcPr>
            <w:tcW w:w="1050" w:type="dxa"/>
            <w:vAlign w:val="center"/>
          </w:tcPr>
          <w:p w14:paraId="6D8D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CDC6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吉白药监械经营备20250105号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CB9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2002年分类目录：6801,6815,6820,6821,6822,6825,6826,6827,6840（诊断试剂不需低温冷藏运输贮存）,6841,6854,6856,6857,6864,6865,68662017年分类目录：02,07,08,09,11,14,15,16,17,18,19,20,22,6840（不需冷链运输、贮存）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16A8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116" w:type="dxa"/>
            <w:vAlign w:val="center"/>
          </w:tcPr>
          <w:p w14:paraId="4C36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233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A4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0CEE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临江市兴一隆药店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B90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91220681MA17UH2N6E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F15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徐桂兰</w:t>
            </w:r>
          </w:p>
        </w:tc>
        <w:tc>
          <w:tcPr>
            <w:tcW w:w="1050" w:type="dxa"/>
            <w:vAlign w:val="center"/>
          </w:tcPr>
          <w:p w14:paraId="7D18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370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吉白药监械经营备20210056号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27B1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6801,6803,6807,6808,6809,6810,6812,6813,6815,6820,6821,6822,6823,6824,6825,6826,6827,6828,6830,6831,6833,6840（诊断试剂不需低温冷藏运输贮存）,6841,6845,6854,6855,6857,6858,6863,6864,6865,6866,68702017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426F4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116" w:type="dxa"/>
            <w:vAlign w:val="center"/>
          </w:tcPr>
          <w:p w14:paraId="0883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C02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C48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FC56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临江市兴二隆药店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9E7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91220681MA17URQQ0L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6D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徐桂春</w:t>
            </w:r>
          </w:p>
        </w:tc>
        <w:tc>
          <w:tcPr>
            <w:tcW w:w="1050" w:type="dxa"/>
            <w:vAlign w:val="center"/>
          </w:tcPr>
          <w:p w14:paraId="0263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DC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吉白药监械经营备20210022号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7F4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6801,6803,6807,6808,6809,6810,6812,6813,6815,6820,6821,6822,6823,6824,6825,6826,6827,6828,6830,6831,6833,6840（诊断试剂不需低温冷藏运输贮存）,6841,6845,6854,6855,6857,6858,6863,6864,6865,6866,68702017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412E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116" w:type="dxa"/>
            <w:vAlign w:val="center"/>
          </w:tcPr>
          <w:p w14:paraId="2695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8B0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0BA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FC18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756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91220623068618763Q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9B5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02E7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3CD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吉白药监械经营备20210276号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27D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38DE4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759C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FF2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184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72D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长白朝鲜族自治县泰源医药药材有限公司惠仁店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E0C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91220623MA17TFWH7R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8A0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6BB8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9F2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吉白药监械经营备20210120号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C481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59E9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0D63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59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3A9B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686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长白朝鲜族自治县泰源医药药材有限公司民康店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7372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91220623094689952T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2D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7B948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0DE2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吉白药监械经营备20210112号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25D1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7A48E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6952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F45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304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091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临江市嗣健堂大药房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14B6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91220681MA7BB2L847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FA9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赵振生</w:t>
            </w:r>
          </w:p>
        </w:tc>
        <w:tc>
          <w:tcPr>
            <w:tcW w:w="1050" w:type="dxa"/>
            <w:vAlign w:val="center"/>
          </w:tcPr>
          <w:p w14:paraId="3781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FA8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吉白药监械经营备20150383号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E0F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6801,6803,6804,6806,6807,6808,6809,6810,6812,6820,6821,6822,6823,6824,6825,6826,6827,6828,6830,6831,6833,6834,6840（诊断试剂不需低温冷藏运输贮存）,6841,6845,6854,6855,6856,6857,6858,6863,6864,6865,68702017年分类目录：04,06,07,08,09,10,11,12,14,15,17,18,19,20,22,6840（不需冷链运输、贮存）</w:t>
            </w:r>
          </w:p>
        </w:tc>
        <w:tc>
          <w:tcPr>
            <w:tcW w:w="1177" w:type="dxa"/>
            <w:vAlign w:val="center"/>
          </w:tcPr>
          <w:p w14:paraId="30E4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63A75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FD33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ED33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AC1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白山市厚德堂医药连锁有限公司三店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965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91220601072287979D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B6B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08BA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17F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吉白药监械经营备20180005号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112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6841,6845,6846,6854,6855,6856,6857,6864,6865,68662017年分类目录：01,02,03,04,05,06,07,08,09,10,11,12,14,15,16,17,18,19,20,22,6840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25FA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39E8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EC4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2F2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E81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C9F1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912206016687536009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0D6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3BB2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E98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吉白药监械经营备20220011号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856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6801,6802,6803,6804,6805,6806,6807,6808,6809,6810,6812,6815,6816,6820,6821,6822,6823,6824,6825,6826,6827,6828,6830,6831,6832,6833,6834,6840（诊断试剂不需低温冷藏运输贮存）,6841,6845,6846,6854,6855,6856,6857,6863,6864,6865,68662017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32E7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4787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8C2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B0B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875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白山市厚德堂医药连锁有限公司一店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83F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91220601072287581Y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4B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36AA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C22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吉白药监械经营备20180004号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3A1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6841,6845,6846,6854,6855,6856,6857,6864,6865,68662017年分类目录：01,02,03,04,05,06,07,08,09,10,12,14,16,17,18,20,22,6840（不需冷链运输、贮存）</w:t>
            </w:r>
          </w:p>
        </w:tc>
        <w:tc>
          <w:tcPr>
            <w:tcW w:w="1177" w:type="dxa"/>
            <w:vAlign w:val="center"/>
          </w:tcPr>
          <w:p w14:paraId="2FE4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4DC9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927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AE41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DC6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白山市厚德堂医药连锁有限公司十九店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08A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91220600MAC8X6R71E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4AB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79D38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CE2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吉白药监械经营备20230112号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FA2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6841,6845,6846,6854,6855,6856,6857,6864,6865,68662017年分类目录：01,02,03,04,05,06,07,08,09,10,12,14,16,17,18,20,22,6840（不需冷链运输、贮存）</w:t>
            </w:r>
          </w:p>
        </w:tc>
        <w:tc>
          <w:tcPr>
            <w:tcW w:w="1177" w:type="dxa"/>
            <w:vAlign w:val="center"/>
          </w:tcPr>
          <w:p w14:paraId="72D3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23754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B21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6B0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77E8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北京同仁堂长春药店有限责任公司白山万良店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EDE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91220621MAK13CNE4N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7F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杨月红</w:t>
            </w:r>
          </w:p>
        </w:tc>
        <w:tc>
          <w:tcPr>
            <w:tcW w:w="1050" w:type="dxa"/>
            <w:vAlign w:val="center"/>
          </w:tcPr>
          <w:p w14:paraId="4561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951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64A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</w:t>
            </w:r>
          </w:p>
        </w:tc>
        <w:tc>
          <w:tcPr>
            <w:tcW w:w="1177" w:type="dxa"/>
            <w:vAlign w:val="center"/>
          </w:tcPr>
          <w:p w14:paraId="2318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2026/05/20</w:t>
            </w:r>
          </w:p>
        </w:tc>
        <w:tc>
          <w:tcPr>
            <w:tcW w:w="1116" w:type="dxa"/>
            <w:vAlign w:val="center"/>
          </w:tcPr>
          <w:p w14:paraId="7CEA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7D2E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90E2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81F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长白朝鲜族自治县泰源医药药材有限公司门市部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4A15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912206230946895739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F2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4F86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8FD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吉白药监械经营备20210114号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352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4286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2026/05/20</w:t>
            </w:r>
          </w:p>
        </w:tc>
        <w:tc>
          <w:tcPr>
            <w:tcW w:w="1116" w:type="dxa"/>
            <w:vAlign w:val="center"/>
          </w:tcPr>
          <w:p w14:paraId="2CB0F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BC65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7AA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85F2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靖宇县安慧堂药店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D54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91220622MA84WHW18F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3A2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杨卿辰</w:t>
            </w:r>
          </w:p>
        </w:tc>
        <w:tc>
          <w:tcPr>
            <w:tcW w:w="1050" w:type="dxa"/>
            <w:vAlign w:val="center"/>
          </w:tcPr>
          <w:p w14:paraId="2E1B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6AF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吉白药监械经营备20230005号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824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2002年分类目录：6801,6806,6820,6821,6826,6827,6840（诊断试剂不需低温冷藏运输贮存）,6841,6854,6855,6857,6864,68652017年分类目录：09,14,16,18</w:t>
            </w:r>
          </w:p>
        </w:tc>
        <w:tc>
          <w:tcPr>
            <w:tcW w:w="1177" w:type="dxa"/>
            <w:vAlign w:val="center"/>
          </w:tcPr>
          <w:p w14:paraId="44F3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2026/05/20</w:t>
            </w:r>
          </w:p>
        </w:tc>
        <w:tc>
          <w:tcPr>
            <w:tcW w:w="1116" w:type="dxa"/>
            <w:vAlign w:val="center"/>
          </w:tcPr>
          <w:p w14:paraId="13EB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6E1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FD7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4D0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靖宇县益康平价大药房七店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BC9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91220622MA84NKLK22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764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王克龙</w:t>
            </w:r>
          </w:p>
        </w:tc>
        <w:tc>
          <w:tcPr>
            <w:tcW w:w="1050" w:type="dxa"/>
            <w:vAlign w:val="center"/>
          </w:tcPr>
          <w:p w14:paraId="3837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6BB5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吉白药监械经营备20210264号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9FDD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2002年分类目录：6820,6821,6826,6827,6840（诊断试剂不需低温冷藏运输贮存）,6841,6854,6864,68662017年分类目录：04,06,07,08,09,11,12,14,15,16,18,20,22,6840（不需冷链运输、贮存）</w:t>
            </w:r>
          </w:p>
        </w:tc>
        <w:tc>
          <w:tcPr>
            <w:tcW w:w="1177" w:type="dxa"/>
            <w:vAlign w:val="center"/>
          </w:tcPr>
          <w:p w14:paraId="0C33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2026/05/20</w:t>
            </w:r>
          </w:p>
        </w:tc>
        <w:tc>
          <w:tcPr>
            <w:tcW w:w="1116" w:type="dxa"/>
            <w:vAlign w:val="center"/>
          </w:tcPr>
          <w:p w14:paraId="77B08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E46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719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59CF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白山市江源区成强药店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97B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91220605MA84NANB4N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27E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宋秀环</w:t>
            </w:r>
          </w:p>
        </w:tc>
        <w:tc>
          <w:tcPr>
            <w:tcW w:w="1050" w:type="dxa"/>
            <w:vAlign w:val="center"/>
          </w:tcPr>
          <w:p w14:paraId="2EC7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AA3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吉白药监械经营备20210256号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6D1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2002年分类目录：6820,6821,6826,6827,6840（诊断试剂不需低温冷藏运输贮存）,6864,68662017年分类目录：01,06,07,08,09,10,12,14,16,18,19,20,22,6840（不需冷链运输、贮存）</w:t>
            </w:r>
          </w:p>
        </w:tc>
        <w:tc>
          <w:tcPr>
            <w:tcW w:w="1177" w:type="dxa"/>
            <w:vAlign w:val="center"/>
          </w:tcPr>
          <w:p w14:paraId="6BC6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1FA5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938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486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F0E2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长白朝鲜族自治县泰源医药药材有限公司福楼店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6F0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912206230946896452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6F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2277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6DC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吉白药监械经营备20210121号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786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552A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208B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A06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9B7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75A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长白朝鲜族自治县泰源医药药材有限公司百姓店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5D6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912206230954002411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105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0DCC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FAB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吉白药监械经营备20210113号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D07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5C49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65B3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65D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FC8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13F0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白山市厚德堂医药连锁有限公司十五店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28C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91220600MABRTGMP8L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96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4830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2C83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吉白药监械经营备20220097号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06E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6841,6845,6846,6854,6855,6856,6857,6864,6865,68662017年分类目录：01,02,03,04,05,06,07,08,09,10,11,12,14,15,16,17,18,19,20,22,6840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1354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1CAA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654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00D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B0D8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白山市厚德堂医药连锁有限公司十一分店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0DB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91220601316671230B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80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62EF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BA1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吉白药监械经营备20170137号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24F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6841,6845,6846,6854,6855,6856,6857,6864,6865,68662017年分类目录：01,02,03,04,05,06,07,08,09,10,11,12,14,15,16,17,18,19,20,22,6840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4A6C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5B55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E27E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B57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9BF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白山市厚德堂医药连锁有限公司六店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2C94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91220601072287899R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6DD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43D5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BB8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吉白药监械经营备20180017号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953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6841,6845,6846,6854,6855,6856,6857,6864,6865,68662017年分类目录：01,02,03,04,05,06,07,08,09,10,12,14,16,17,18,20,22,6840（不需冷链运输、贮存）</w:t>
            </w:r>
          </w:p>
        </w:tc>
        <w:tc>
          <w:tcPr>
            <w:tcW w:w="1177" w:type="dxa"/>
            <w:vAlign w:val="center"/>
          </w:tcPr>
          <w:p w14:paraId="710B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0767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BD8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392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1B1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靖宇县益康平价大药房二店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41A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91220622MA7AXU5K6J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AAF3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门钰婷</w:t>
            </w:r>
          </w:p>
        </w:tc>
        <w:tc>
          <w:tcPr>
            <w:tcW w:w="1050" w:type="dxa"/>
            <w:vAlign w:val="center"/>
          </w:tcPr>
          <w:p w14:paraId="28891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B48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吉白药监械经营备20240035号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7CF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2002年分类目录：6820,6821,6826,6827,6840（诊断试剂不需低温冷藏运输贮存）,6841,6854,6864,68662017年分类目录：04,06,07,08,09,12,16,18,20,22,6840（不需冷链运输、贮存）</w:t>
            </w:r>
          </w:p>
        </w:tc>
        <w:tc>
          <w:tcPr>
            <w:tcW w:w="1177" w:type="dxa"/>
            <w:vAlign w:val="center"/>
          </w:tcPr>
          <w:p w14:paraId="44D8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2F036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129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595" w:type="dxa"/>
            <w:vAlign w:val="center"/>
          </w:tcPr>
          <w:p w14:paraId="38CB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408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靖宇县益康平价大药房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0D9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91220622MABW6HJF9E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B8E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王克龙</w:t>
            </w:r>
          </w:p>
        </w:tc>
        <w:tc>
          <w:tcPr>
            <w:tcW w:w="1050" w:type="dxa"/>
            <w:vAlign w:val="center"/>
          </w:tcPr>
          <w:p w14:paraId="566D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0094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吉白药监械经营备20230127号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FA79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2002年分类目录：6820,6821,6826,6827,6840（诊断试剂不需低温冷藏运输贮存）,6841,6854,6864,68662017年分类目录：04,06,07,08,09,12,15,16,18,20,22,6840（不需冷链运输、贮存）</w:t>
            </w:r>
          </w:p>
        </w:tc>
        <w:tc>
          <w:tcPr>
            <w:tcW w:w="1177" w:type="dxa"/>
            <w:vAlign w:val="center"/>
          </w:tcPr>
          <w:p w14:paraId="35A0E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2026/05/21</w:t>
            </w:r>
          </w:p>
        </w:tc>
        <w:tc>
          <w:tcPr>
            <w:tcW w:w="1116" w:type="dxa"/>
            <w:vAlign w:val="center"/>
          </w:tcPr>
          <w:p w14:paraId="1CCE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87F0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813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756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临江市建民新药特药医药有限公司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726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91220681MA84X3DF9W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A2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潘继臣</w:t>
            </w:r>
          </w:p>
        </w:tc>
        <w:tc>
          <w:tcPr>
            <w:tcW w:w="1050" w:type="dxa"/>
            <w:vAlign w:val="center"/>
          </w:tcPr>
          <w:p w14:paraId="74E1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638D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吉白药监械经营备20220013号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046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6801,6802,6803,6804,6805,6806,6807,6808,6809,6810,6812,6815,6816,6820,6821,6822,6823,6824,6825,6826,6827,6828,6830,6831,6832,6833,6834,6840（诊断试剂不需低温冷藏运输贮存）,6841,6845,6846,6854,6855,6856,6857,6863,6864,6865,68662017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0311D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2026/05/22</w:t>
            </w:r>
          </w:p>
        </w:tc>
        <w:tc>
          <w:tcPr>
            <w:tcW w:w="1116" w:type="dxa"/>
            <w:vAlign w:val="center"/>
          </w:tcPr>
          <w:p w14:paraId="5733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4D62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19C6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97DD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临江市众康新药特药医药有限公司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CF0D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91220681MA84X5RY9Y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A03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赵宏铭</w:t>
            </w:r>
          </w:p>
        </w:tc>
        <w:tc>
          <w:tcPr>
            <w:tcW w:w="1050" w:type="dxa"/>
            <w:vAlign w:val="center"/>
          </w:tcPr>
          <w:p w14:paraId="0144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51A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吉白药监械经营备20220010号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43D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6801,6802,6803,6804,6805,6806,6807,6808,6809,6810,6812,6815,6816,6820,6821,6822,6823,6824,6825,6826,6827,6828,6830,6831,6832,6833,6834,6840（诊断试剂不需低温冷藏运输贮存）,6841,6845,6846,6854,6855,6856,6857,6863,6864,6865,68662017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16F6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2026/05/22</w:t>
            </w:r>
          </w:p>
        </w:tc>
        <w:tc>
          <w:tcPr>
            <w:tcW w:w="1116" w:type="dxa"/>
            <w:vAlign w:val="center"/>
          </w:tcPr>
          <w:p w14:paraId="31B50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96E3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D3BF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8875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临江市益民药店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E8F5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91220681MA170CC8XT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38B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田桂英</w:t>
            </w:r>
          </w:p>
        </w:tc>
        <w:tc>
          <w:tcPr>
            <w:tcW w:w="1050" w:type="dxa"/>
            <w:vAlign w:val="center"/>
          </w:tcPr>
          <w:p w14:paraId="52F0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117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吉白药监械经营备20190113号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357E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6801,6802,6803,6804,6805,6806,6815,6816,6820,6821,6822,6823,6824,6825,6826,6827,6828,6830,6831,6832,6833,6834,6840（诊断试剂除外）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0BF1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2026/05/22</w:t>
            </w:r>
          </w:p>
        </w:tc>
        <w:tc>
          <w:tcPr>
            <w:tcW w:w="1116" w:type="dxa"/>
            <w:vAlign w:val="center"/>
          </w:tcPr>
          <w:p w14:paraId="69A9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DCA5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95" w:type="dxa"/>
            <w:vAlign w:val="center"/>
          </w:tcPr>
          <w:p w14:paraId="31A3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EB99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临江市福生堂药店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46B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91220681MA84M3JR59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B2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荣远双</w:t>
            </w:r>
          </w:p>
        </w:tc>
        <w:tc>
          <w:tcPr>
            <w:tcW w:w="1050" w:type="dxa"/>
            <w:vAlign w:val="center"/>
          </w:tcPr>
          <w:p w14:paraId="5A339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E6A4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吉白药监械经营备20210224号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571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00,6801,6802,6803,6804,6805,6806,6812,6813,6815,6816,6820,6821,6822,6823,6824,6825,6826,6827,6840（诊断试剂不需低温冷藏运输贮存）,6841,6845,6846,6854,6855,6856,6857,6858,6863,6864,6865,68662017年分类目录：01,02,03,04,06,07,08,09,10,11,12,14,15,16,17,18,19,20,22,6840（不需冷链运输、贮存）</w:t>
            </w:r>
          </w:p>
        </w:tc>
        <w:tc>
          <w:tcPr>
            <w:tcW w:w="1177" w:type="dxa"/>
            <w:vAlign w:val="center"/>
          </w:tcPr>
          <w:p w14:paraId="06F4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2026/05/22</w:t>
            </w:r>
          </w:p>
        </w:tc>
        <w:tc>
          <w:tcPr>
            <w:tcW w:w="1116" w:type="dxa"/>
            <w:vAlign w:val="center"/>
          </w:tcPr>
          <w:p w14:paraId="2400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363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B8D8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62A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临江市四合大药房有限公司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DBB2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91220681MA84J5PQ4Q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F11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王丛容</w:t>
            </w:r>
          </w:p>
        </w:tc>
        <w:tc>
          <w:tcPr>
            <w:tcW w:w="1050" w:type="dxa"/>
            <w:vAlign w:val="center"/>
          </w:tcPr>
          <w:p w14:paraId="3AE5E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8B5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吉白药监械经营备20210149号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03B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2002年分类目录：6801,6813,6820,6821,6826,6827,6840（诊断试剂不需低温冷藏运输贮存）,6841,6854,6855,6856,6857,6858,6863,6864,6865,68662017年分类目录：01,02,04,07,09,11,14,15,18,19,20,6840（不需冷链运输、贮存）</w:t>
            </w:r>
          </w:p>
        </w:tc>
        <w:tc>
          <w:tcPr>
            <w:tcW w:w="1177" w:type="dxa"/>
            <w:vAlign w:val="center"/>
          </w:tcPr>
          <w:p w14:paraId="6837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3A79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A09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3FF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1EDF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吉林省乐享养老有限公司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16B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91220681MADT5ENB99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C0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石硕</w:t>
            </w:r>
          </w:p>
        </w:tc>
        <w:tc>
          <w:tcPr>
            <w:tcW w:w="1050" w:type="dxa"/>
            <w:vAlign w:val="center"/>
          </w:tcPr>
          <w:p w14:paraId="19FF1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0B1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吉白药监械经营备20240072号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E3C2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2002年分类目录：6820,6821,6826,68272017年分类目录：19,20,21</w:t>
            </w:r>
          </w:p>
        </w:tc>
        <w:tc>
          <w:tcPr>
            <w:tcW w:w="1177" w:type="dxa"/>
            <w:vAlign w:val="center"/>
          </w:tcPr>
          <w:p w14:paraId="0AD6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5588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83DD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281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5F5F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临江市百盛新药特药有限公司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866B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91220681068603617E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A6C3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潘冉旭</w:t>
            </w:r>
          </w:p>
        </w:tc>
        <w:tc>
          <w:tcPr>
            <w:tcW w:w="1050" w:type="dxa"/>
            <w:vAlign w:val="center"/>
          </w:tcPr>
          <w:p w14:paraId="47CA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7F1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吉白药监械经营备20160455号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77BD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6801,6802,6803,6804,6805,6806,6807,6808,6809,6810,6812,6815,6816,6820,6821,6822,6823,6824,6825,6826,6827,6828,6830,6831,6832,6833,6834,6840（诊断试剂不需低温冷藏运输贮存）,6841,6845,6846,6854,6855,6856,6857,6863,6864,6865,68662017年分类目录：01,02,03,04,05,06,07,08,09,10,11,12,14,15,16,17,18,19,20,21,22</w:t>
            </w:r>
          </w:p>
        </w:tc>
        <w:tc>
          <w:tcPr>
            <w:tcW w:w="1177" w:type="dxa"/>
            <w:vAlign w:val="center"/>
          </w:tcPr>
          <w:p w14:paraId="79E59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4E376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E793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6CFD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E41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白山市康顺堂大药房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8FB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91220602MA84PR6Y1Y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E8FF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于长春</w:t>
            </w:r>
          </w:p>
        </w:tc>
        <w:tc>
          <w:tcPr>
            <w:tcW w:w="1050" w:type="dxa"/>
            <w:vAlign w:val="center"/>
          </w:tcPr>
          <w:p w14:paraId="5526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BE3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吉白药监械经营备20210216号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43F3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6801,6815,6820,6821,6822,6823,6824,6825,6826,6827,6840（诊断试剂不需低温冷藏运输贮存）,6841,6845,6846,6854,6855,6856,6857,6858,6863,6864,6865,6866,68702017年分类目录：01,02,04,06,07,08,09,10,11,12,14,15,16,17,18,19,20,21,22,6840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41F79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03E6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4857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32D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815F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白山市浑江区康兴大药房有限公司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2C1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91220602MA1456NA4E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6EB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谢凤琴</w:t>
            </w:r>
          </w:p>
        </w:tc>
        <w:tc>
          <w:tcPr>
            <w:tcW w:w="1050" w:type="dxa"/>
            <w:vAlign w:val="center"/>
          </w:tcPr>
          <w:p w14:paraId="0746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920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吉白药监械经营备20170308号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0620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2002年分类目录：6801,6820,6821,6823,6825,6826,6827,6841,6846,6854,6856,6864,6866</w:t>
            </w:r>
          </w:p>
        </w:tc>
        <w:tc>
          <w:tcPr>
            <w:tcW w:w="1177" w:type="dxa"/>
            <w:vAlign w:val="center"/>
          </w:tcPr>
          <w:p w14:paraId="67C90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2F8A4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B10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F2A2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2317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白山市浑江区养身堂大药房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A88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91220601MA0Y6BF650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43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王俊伟</w:t>
            </w:r>
          </w:p>
        </w:tc>
        <w:tc>
          <w:tcPr>
            <w:tcW w:w="1050" w:type="dxa"/>
            <w:vAlign w:val="center"/>
          </w:tcPr>
          <w:p w14:paraId="7C04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C21F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吉白药监械经营备20160511号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FC1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2002年分类目录：6801,6820,6821,6826,6827,6840（诊断试剂除外）,6841,6846,6856,6857,68642017年分类目录：02,04,06,07,08,09,11,14,15,16,18,19,20</w:t>
            </w:r>
          </w:p>
        </w:tc>
        <w:tc>
          <w:tcPr>
            <w:tcW w:w="1177" w:type="dxa"/>
            <w:vAlign w:val="center"/>
          </w:tcPr>
          <w:p w14:paraId="63BC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29E3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EC35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D5F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39E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长白朝鲜族自治县泰源医药药材有限公司聚祥源店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8A0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91220623095400030H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CE7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79D6B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AD4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吉白药监械经营备20210108号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F7E2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23EA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33F36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988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07C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44A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吉林省义立方医药连锁有限公司一笑堂四分店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525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91220621MA0Y37AQXB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9809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郝卫香</w:t>
            </w:r>
          </w:p>
        </w:tc>
        <w:tc>
          <w:tcPr>
            <w:tcW w:w="1050" w:type="dxa"/>
            <w:vAlign w:val="center"/>
          </w:tcPr>
          <w:p w14:paraId="110A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C09A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吉白药监械经营备20230168号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885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01,02,03,04,05,06,07,08,09,10,11,12,13,14,15,16,17,18,19,2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0,21,22,6840（不需冷链运输、贮存）</w:t>
            </w:r>
          </w:p>
        </w:tc>
        <w:tc>
          <w:tcPr>
            <w:tcW w:w="1177" w:type="dxa"/>
            <w:vAlign w:val="center"/>
          </w:tcPr>
          <w:p w14:paraId="6D137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0652A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6E3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6CB0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234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长白朝鲜族自治县泰源医药药材有限公司永泰店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476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91220623MA170KK66U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034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0A69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97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吉白药监械经营备20210118号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916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272FD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0A514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75C4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DB6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09E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白山市厚德堂医药连锁有限公司十三分店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99B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91220601072287709T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CD9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050" w:type="dxa"/>
            <w:vAlign w:val="center"/>
          </w:tcPr>
          <w:p w14:paraId="46BF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4D7F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吉白药监械经营备20170213号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778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6801,6803,6807,6815,6820,6821,6822,6823,6824,6825,6826,6827,6840（诊断试剂不需低温冷藏运输贮存）,6841,6845,6846,6854,6855,6856,6857,6864,6865,68662017年分类目录：01,02,03,04,05,06,07,08,09,10,12,14,16,17,18,20,22,6840（不需冷链运输、贮存）</w:t>
            </w:r>
          </w:p>
        </w:tc>
        <w:tc>
          <w:tcPr>
            <w:tcW w:w="1177" w:type="dxa"/>
            <w:vAlign w:val="center"/>
          </w:tcPr>
          <w:p w14:paraId="42656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27DB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3572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579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5A06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靖宇县仁义堂药店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4AD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91220622MA84T6AY1J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1992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王连丽</w:t>
            </w:r>
          </w:p>
        </w:tc>
        <w:tc>
          <w:tcPr>
            <w:tcW w:w="1050" w:type="dxa"/>
            <w:vAlign w:val="center"/>
          </w:tcPr>
          <w:p w14:paraId="77A98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4F5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吉白药监械经营备20170098号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77E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2002年分类目录：6820,6821,6826,6827,6840（诊断试剂不需低温冷藏运输贮存）,6841,6846,6854,68642017年分类目录：07,09,14,18,19,22,6840（不需冷链运输、贮存）</w:t>
            </w:r>
          </w:p>
        </w:tc>
        <w:tc>
          <w:tcPr>
            <w:tcW w:w="1177" w:type="dxa"/>
            <w:vAlign w:val="center"/>
          </w:tcPr>
          <w:p w14:paraId="3C71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2025/05/25</w:t>
            </w:r>
          </w:p>
        </w:tc>
        <w:tc>
          <w:tcPr>
            <w:tcW w:w="1116" w:type="dxa"/>
            <w:vAlign w:val="center"/>
          </w:tcPr>
          <w:p w14:paraId="72D7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C67F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7001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F1B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长白朝鲜族自治县泰源医药药材有限公司仁康店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9BF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91220623MA170KM856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CA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7796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9B4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吉白药监械经营备20210119号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D96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3F7D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2025/05/26</w:t>
            </w:r>
          </w:p>
        </w:tc>
        <w:tc>
          <w:tcPr>
            <w:tcW w:w="1116" w:type="dxa"/>
            <w:vAlign w:val="center"/>
          </w:tcPr>
          <w:p w14:paraId="722C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9AF8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1145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6505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长白朝鲜族自治县泰源医药药材有限公司泰安店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8FA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91220623MA0Y3M6B2M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BEE2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2E176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B88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吉白药监械经营备20210106号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13E7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1DE7E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2025/05/26</w:t>
            </w:r>
          </w:p>
        </w:tc>
        <w:tc>
          <w:tcPr>
            <w:tcW w:w="1116" w:type="dxa"/>
            <w:vAlign w:val="center"/>
          </w:tcPr>
          <w:p w14:paraId="17B0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4A6D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B0F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565F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长白朝鲜族自治县泰源医药药材有限公司永康店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479C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91220623MA17TFWN6U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CBE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050" w:type="dxa"/>
            <w:vAlign w:val="center"/>
          </w:tcPr>
          <w:p w14:paraId="0738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C6E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吉白药监械经营备20210116号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64A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2002年分类目录：6815,6820,6826,6827,6841,6854,6856,6864,6865,68662017年分类目录：02,08,09,10,14,18,19,20,22,6840（不需冷链运输、贮存）</w:t>
            </w:r>
          </w:p>
        </w:tc>
        <w:tc>
          <w:tcPr>
            <w:tcW w:w="1177" w:type="dxa"/>
            <w:vAlign w:val="center"/>
          </w:tcPr>
          <w:p w14:paraId="36656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2025/05/26</w:t>
            </w:r>
          </w:p>
        </w:tc>
        <w:tc>
          <w:tcPr>
            <w:tcW w:w="1116" w:type="dxa"/>
            <w:vAlign w:val="center"/>
          </w:tcPr>
          <w:p w14:paraId="0E3BD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1EA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8F8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9D31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靖宇县第元药店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53A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91220622MA17X0W68X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E9AF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徐可馨</w:t>
            </w:r>
          </w:p>
        </w:tc>
        <w:tc>
          <w:tcPr>
            <w:tcW w:w="1050" w:type="dxa"/>
            <w:vAlign w:val="center"/>
          </w:tcPr>
          <w:p w14:paraId="0365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999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吉白药监械经营备20210042号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FDF2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2002年分类目录：6820,6821,6822,6823,6825,6826,6827,6841,6854,6856,6857,6858,6863,6864,6865,68662017年分类目录：01,02,04,06,07,08,09,11,14,15,16,17,18,19,20,22</w:t>
            </w:r>
          </w:p>
        </w:tc>
        <w:tc>
          <w:tcPr>
            <w:tcW w:w="1177" w:type="dxa"/>
            <w:vAlign w:val="center"/>
          </w:tcPr>
          <w:p w14:paraId="2D42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2025/05/26</w:t>
            </w:r>
          </w:p>
        </w:tc>
        <w:tc>
          <w:tcPr>
            <w:tcW w:w="1116" w:type="dxa"/>
            <w:vAlign w:val="center"/>
          </w:tcPr>
          <w:p w14:paraId="3753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579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893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385F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靖宇县永康药店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8D0E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91220622MA84J2TY75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3C3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张明霞</w:t>
            </w:r>
          </w:p>
        </w:tc>
        <w:tc>
          <w:tcPr>
            <w:tcW w:w="1050" w:type="dxa"/>
            <w:vAlign w:val="center"/>
          </w:tcPr>
          <w:p w14:paraId="12D0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1F84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吉白药监械经营备20210088号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4AF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2002年分类目录：6820,6826,6827,6840（诊断试剂除外）,6841,6856,6857,6858,68642017年分类目录：04,07,09,11,14,16,18,20,22</w:t>
            </w:r>
          </w:p>
        </w:tc>
        <w:tc>
          <w:tcPr>
            <w:tcW w:w="1177" w:type="dxa"/>
            <w:vAlign w:val="center"/>
          </w:tcPr>
          <w:p w14:paraId="3658E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2025/05/27</w:t>
            </w:r>
          </w:p>
        </w:tc>
        <w:tc>
          <w:tcPr>
            <w:tcW w:w="1116" w:type="dxa"/>
            <w:vAlign w:val="center"/>
          </w:tcPr>
          <w:p w14:paraId="481E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7ADE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322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8B0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靖宇县益康评价大药房五店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D77C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91220622MA84QX4R38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584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王建霞</w:t>
            </w:r>
          </w:p>
        </w:tc>
        <w:tc>
          <w:tcPr>
            <w:tcW w:w="1050" w:type="dxa"/>
            <w:vAlign w:val="center"/>
          </w:tcPr>
          <w:p w14:paraId="1B48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AB5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吉白药监械经营备20210255号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03C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2002年分类目录：6820,6821,6826,6827,6840（诊断试剂不需低温冷藏运输贮存）,6841,6854,6864,68662017年分类目录：04,06,07,08,09,11,12,14,15,16,18,20,22,6840（不需冷链运输、贮存）</w:t>
            </w:r>
          </w:p>
        </w:tc>
        <w:tc>
          <w:tcPr>
            <w:tcW w:w="1177" w:type="dxa"/>
            <w:vAlign w:val="center"/>
          </w:tcPr>
          <w:p w14:paraId="61C6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2025/05/27</w:t>
            </w:r>
          </w:p>
        </w:tc>
        <w:tc>
          <w:tcPr>
            <w:tcW w:w="1116" w:type="dxa"/>
            <w:vAlign w:val="center"/>
          </w:tcPr>
          <w:p w14:paraId="566A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3FFE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2BD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4D0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靖宇县仁民二药店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B76E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91220622MABXH6TJ6X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7294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沈学萍</w:t>
            </w:r>
          </w:p>
        </w:tc>
        <w:tc>
          <w:tcPr>
            <w:tcW w:w="1050" w:type="dxa"/>
            <w:vAlign w:val="center"/>
          </w:tcPr>
          <w:p w14:paraId="486FF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5D76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吉白药监械经营备20220224号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CBE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6801,6804,6805,6806,6808,6809,6812,6820,6821,6823,6825,6826,6827,6840（诊断试剂需低温冷藏运输贮存）,6841,6854,6857,6864,68662017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1ED3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2025/05/28</w:t>
            </w:r>
          </w:p>
        </w:tc>
        <w:tc>
          <w:tcPr>
            <w:tcW w:w="1116" w:type="dxa"/>
            <w:vAlign w:val="center"/>
          </w:tcPr>
          <w:p w14:paraId="329F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B93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6D0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8E71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靖宇县仁民医药店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846D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91220622MABRQAMN9P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10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沈学萍</w:t>
            </w:r>
          </w:p>
        </w:tc>
        <w:tc>
          <w:tcPr>
            <w:tcW w:w="1050" w:type="dxa"/>
            <w:vAlign w:val="center"/>
          </w:tcPr>
          <w:p w14:paraId="7E002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E7B3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吉白药监械经营备20220146号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4C092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6801,6804,6805,6806,6808,6809,6812,6820,6821,6823,6825,6826,6827,6840（诊断试剂需低温冷藏运输贮存）,6841,6854,6857,6864,68662017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4125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2025/05/28</w:t>
            </w:r>
          </w:p>
        </w:tc>
        <w:tc>
          <w:tcPr>
            <w:tcW w:w="1116" w:type="dxa"/>
            <w:vAlign w:val="center"/>
          </w:tcPr>
          <w:p w14:paraId="427D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E316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83D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91B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靖宇县康源大药房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5E12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91220622MA1555DE1G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B4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张春丽</w:t>
            </w:r>
          </w:p>
        </w:tc>
        <w:tc>
          <w:tcPr>
            <w:tcW w:w="1050" w:type="dxa"/>
            <w:vAlign w:val="center"/>
          </w:tcPr>
          <w:p w14:paraId="0526E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8AD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吉白药监械经营备20180184号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4FB5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2002年分类目录：6820,6821,6826,6827,6840（诊断试剂除外）,6841,6846,6854,6856,6864,6866</w:t>
            </w:r>
          </w:p>
        </w:tc>
        <w:tc>
          <w:tcPr>
            <w:tcW w:w="1177" w:type="dxa"/>
            <w:vAlign w:val="center"/>
          </w:tcPr>
          <w:p w14:paraId="25A7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2025/05/28</w:t>
            </w:r>
          </w:p>
        </w:tc>
        <w:tc>
          <w:tcPr>
            <w:tcW w:w="1116" w:type="dxa"/>
            <w:vAlign w:val="center"/>
          </w:tcPr>
          <w:p w14:paraId="716B9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1D5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95" w:type="dxa"/>
            <w:vAlign w:val="center"/>
          </w:tcPr>
          <w:p w14:paraId="346DD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4B71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靖宇县东聚源药店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CE0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91220622MA17JTAYX8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FA4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张春丽</w:t>
            </w:r>
          </w:p>
        </w:tc>
        <w:tc>
          <w:tcPr>
            <w:tcW w:w="1050" w:type="dxa"/>
            <w:vAlign w:val="center"/>
          </w:tcPr>
          <w:p w14:paraId="52B8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F791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吉白药监械经营备20200340号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73C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2002年分类目录：6801,6802,6821,6826,6827,6840（诊断试剂不需低温冷藏运输贮存）,6841,6846,6854,6856,6857,6864,68662017年分类目录：01,02,04,07,09,11,14,16,18,19,20,22,6840（不需冷链运输、贮存）</w:t>
            </w:r>
          </w:p>
        </w:tc>
        <w:tc>
          <w:tcPr>
            <w:tcW w:w="1177" w:type="dxa"/>
            <w:vAlign w:val="center"/>
          </w:tcPr>
          <w:p w14:paraId="4829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2025/05/28</w:t>
            </w:r>
          </w:p>
        </w:tc>
        <w:tc>
          <w:tcPr>
            <w:tcW w:w="1116" w:type="dxa"/>
            <w:vAlign w:val="center"/>
          </w:tcPr>
          <w:p w14:paraId="3155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16DB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E75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DCD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白山市浑江区康胜药房有限公司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92A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91220602MA177U7Y89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44D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赵桂凤</w:t>
            </w:r>
          </w:p>
        </w:tc>
        <w:tc>
          <w:tcPr>
            <w:tcW w:w="1050" w:type="dxa"/>
            <w:vAlign w:val="center"/>
          </w:tcPr>
          <w:p w14:paraId="2D9B1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839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吉白药监械经营备20190214号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5F7B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6841,6846,6854,6855,6856,6857,6858,6863,6864,6865,68662017年分类目录：02,03,04,07,08,09,12,14,15,16,17,18,19,20,6840（不需冷链运输、贮存）</w:t>
            </w:r>
          </w:p>
        </w:tc>
        <w:tc>
          <w:tcPr>
            <w:tcW w:w="1177" w:type="dxa"/>
            <w:vAlign w:val="center"/>
          </w:tcPr>
          <w:p w14:paraId="027A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2025/05/28</w:t>
            </w:r>
          </w:p>
        </w:tc>
        <w:tc>
          <w:tcPr>
            <w:tcW w:w="1116" w:type="dxa"/>
            <w:vAlign w:val="center"/>
          </w:tcPr>
          <w:p w14:paraId="49B7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39D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F5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F07F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白山市江源区惠祥药品经销店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DB3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91220605MA7K3C2L11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4D3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高维森</w:t>
            </w:r>
          </w:p>
        </w:tc>
        <w:tc>
          <w:tcPr>
            <w:tcW w:w="1050" w:type="dxa"/>
            <w:vAlign w:val="center"/>
          </w:tcPr>
          <w:p w14:paraId="79F4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F3B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吉白药监械经营备20230021号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6CC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2002年分类目录：6815,6820,6821,6822,6823,6827,6840（诊断试剂需低温冷藏运输贮存）,6846,6854,6856,6857,6858,6863,6864,6865,68662017年分类目录：02,03,04,07,08,09,12,14,16,17,18,20,22,6840（不需冷链运输、贮存）</w:t>
            </w:r>
          </w:p>
        </w:tc>
        <w:tc>
          <w:tcPr>
            <w:tcW w:w="1177" w:type="dxa"/>
            <w:vAlign w:val="center"/>
          </w:tcPr>
          <w:p w14:paraId="250C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2025/05/29</w:t>
            </w:r>
          </w:p>
        </w:tc>
        <w:tc>
          <w:tcPr>
            <w:tcW w:w="1116" w:type="dxa"/>
            <w:vAlign w:val="center"/>
          </w:tcPr>
          <w:p w14:paraId="5D74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65A1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FE5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002F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白山市江源区益民堂药店有限公司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52EC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91220605MA84KG6573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109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陈世菊</w:t>
            </w:r>
          </w:p>
        </w:tc>
        <w:tc>
          <w:tcPr>
            <w:tcW w:w="1050" w:type="dxa"/>
            <w:vAlign w:val="center"/>
          </w:tcPr>
          <w:p w14:paraId="5B303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B1F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吉白药监械经营备20210320号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24E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6801,6803,6807,6809,6810,6815,6820,6821,6822,6823,6824,6825,6826,6827,6828,6830,6831,6832,6833,6840（诊断试剂不需低温冷藏运输贮存）,6841,6845,6846,6854,6855,6856,6857,6863,6864,6865,6866,6870,68772017年分类目录：01,02,03,04,05,06,07,08,09,10,11,12,14,15,16,17,18,19,20,21,22,6840（不需冷链运输、贮存）</w:t>
            </w:r>
          </w:p>
        </w:tc>
        <w:tc>
          <w:tcPr>
            <w:tcW w:w="1177" w:type="dxa"/>
            <w:vAlign w:val="center"/>
          </w:tcPr>
          <w:p w14:paraId="72798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2025/05/29</w:t>
            </w:r>
          </w:p>
        </w:tc>
        <w:tc>
          <w:tcPr>
            <w:tcW w:w="1116" w:type="dxa"/>
            <w:vAlign w:val="center"/>
          </w:tcPr>
          <w:p w14:paraId="5C236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5447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B217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5CD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靖宇县济民药房团结店(个人独资)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B52F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91220622MADC9E826K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A6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魏丽娟</w:t>
            </w:r>
          </w:p>
        </w:tc>
        <w:tc>
          <w:tcPr>
            <w:tcW w:w="1050" w:type="dxa"/>
            <w:vAlign w:val="center"/>
          </w:tcPr>
          <w:p w14:paraId="0439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DC90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吉白药监械经营备20240018号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6CACD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6821-医用电子仪器设备,6822-医用光学器具、仪器及内窥镜设备,6823-医用超声仪器及有关设备,6824-医用激光仪器设备,6825-医用高频仪器设备,6826-物理治疗及康复设备,6827-中医器械,6830-医用X射线设备,6831-医用X射线附属设备及部件,6833-医用核素设备,6840-临床检验分析仪器及诊断试剂（诊断试剂不需低温冷藏运输贮存）,6841-医用化验和基础设备器具,6845-体外循环及血液处理设备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177" w:type="dxa"/>
            <w:vAlign w:val="center"/>
          </w:tcPr>
          <w:p w14:paraId="065D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2026/05/12</w:t>
            </w:r>
          </w:p>
        </w:tc>
        <w:tc>
          <w:tcPr>
            <w:tcW w:w="1116" w:type="dxa"/>
            <w:vAlign w:val="center"/>
          </w:tcPr>
          <w:p w14:paraId="3AEF8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2026/05/12</w:t>
            </w:r>
          </w:p>
        </w:tc>
      </w:tr>
      <w:tr w14:paraId="01B01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FB4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E234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白山市峰林大药房医药有限责任公司三店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BD3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91220602MA17Q0DA1H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5262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王立静</w:t>
            </w:r>
          </w:p>
        </w:tc>
        <w:tc>
          <w:tcPr>
            <w:tcW w:w="1050" w:type="dxa"/>
            <w:vAlign w:val="center"/>
          </w:tcPr>
          <w:p w14:paraId="5108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B227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吉白食药监械经营备20200357号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ADC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6815-注射穿刺器械,6820-普通诊察器械,6821-医用电子仪器设备,6825-医用高频仪器设备,6826-物理治疗及康复设备,6827-中医器械,6840-临床检验分析仪器及诊断试剂（诊断试剂不需低温冷藏运输贮存）,6841-医用化验和基础设备器具,6854-手术室、急救室、诊疗室设备及器具,6856-病房护理设备及器具,6857-消毒和灭菌设备及器具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02-无源手术器械,07-医用诊察和监护器械,08-呼吸、麻醉和急救器械,09-物理治疗器械,11-医疗器械消毒灭菌器械,14-注输、护理和防护器械,15-患者承载器械,19-医用康复器械,20-中医器械,22-临床检验器械,6840-体外诊断试剂（不需冷链运输、贮存）</w:t>
            </w:r>
          </w:p>
        </w:tc>
        <w:tc>
          <w:tcPr>
            <w:tcW w:w="1177" w:type="dxa"/>
            <w:vAlign w:val="center"/>
          </w:tcPr>
          <w:p w14:paraId="5F5C4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  <w:tc>
          <w:tcPr>
            <w:tcW w:w="1116" w:type="dxa"/>
            <w:vAlign w:val="center"/>
          </w:tcPr>
          <w:p w14:paraId="4169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2026/05/19</w:t>
            </w:r>
          </w:p>
        </w:tc>
      </w:tr>
    </w:tbl>
    <w:p w14:paraId="31DEC0E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426E01"/>
    <w:rsid w:val="00592A84"/>
    <w:rsid w:val="008A7437"/>
    <w:rsid w:val="0190341B"/>
    <w:rsid w:val="037C520D"/>
    <w:rsid w:val="05121E5F"/>
    <w:rsid w:val="05F6352F"/>
    <w:rsid w:val="09996A7D"/>
    <w:rsid w:val="0AB063A2"/>
    <w:rsid w:val="0B2D79F3"/>
    <w:rsid w:val="0BDE414F"/>
    <w:rsid w:val="0C41302A"/>
    <w:rsid w:val="0D294BC3"/>
    <w:rsid w:val="0D564CD7"/>
    <w:rsid w:val="0E601E8E"/>
    <w:rsid w:val="0E7476E7"/>
    <w:rsid w:val="0E99714E"/>
    <w:rsid w:val="0F4D5768"/>
    <w:rsid w:val="103B2D7E"/>
    <w:rsid w:val="13AE71F7"/>
    <w:rsid w:val="153E0A4F"/>
    <w:rsid w:val="1618437A"/>
    <w:rsid w:val="16A83B1A"/>
    <w:rsid w:val="16DC051F"/>
    <w:rsid w:val="176E0B5D"/>
    <w:rsid w:val="18D70F9E"/>
    <w:rsid w:val="19267554"/>
    <w:rsid w:val="194F55D4"/>
    <w:rsid w:val="1B132812"/>
    <w:rsid w:val="1B570174"/>
    <w:rsid w:val="1D596426"/>
    <w:rsid w:val="1E7F6A92"/>
    <w:rsid w:val="1EF83A1C"/>
    <w:rsid w:val="20825ACA"/>
    <w:rsid w:val="20FB5658"/>
    <w:rsid w:val="21A84AA4"/>
    <w:rsid w:val="21DE35AA"/>
    <w:rsid w:val="22D64075"/>
    <w:rsid w:val="27202D3F"/>
    <w:rsid w:val="27722B4B"/>
    <w:rsid w:val="27E9433F"/>
    <w:rsid w:val="29270670"/>
    <w:rsid w:val="2A093A1A"/>
    <w:rsid w:val="2BDA4BD6"/>
    <w:rsid w:val="2D0839C4"/>
    <w:rsid w:val="2D19172E"/>
    <w:rsid w:val="2ED4380B"/>
    <w:rsid w:val="2F3767C6"/>
    <w:rsid w:val="332E5807"/>
    <w:rsid w:val="340A1DD0"/>
    <w:rsid w:val="34686188"/>
    <w:rsid w:val="355C48AD"/>
    <w:rsid w:val="36CE17DB"/>
    <w:rsid w:val="3A231E3E"/>
    <w:rsid w:val="3BFE52E5"/>
    <w:rsid w:val="3CD954C3"/>
    <w:rsid w:val="3D063020"/>
    <w:rsid w:val="3D6C7658"/>
    <w:rsid w:val="4008185E"/>
    <w:rsid w:val="40240CDE"/>
    <w:rsid w:val="40A86BF9"/>
    <w:rsid w:val="417E5BAB"/>
    <w:rsid w:val="42155048"/>
    <w:rsid w:val="43D16466"/>
    <w:rsid w:val="46305E36"/>
    <w:rsid w:val="466B6E9B"/>
    <w:rsid w:val="48963D30"/>
    <w:rsid w:val="4A525E27"/>
    <w:rsid w:val="4BB85E3F"/>
    <w:rsid w:val="4C5446B6"/>
    <w:rsid w:val="4C8D1B11"/>
    <w:rsid w:val="4D1777B7"/>
    <w:rsid w:val="4D1D07A9"/>
    <w:rsid w:val="4EA84268"/>
    <w:rsid w:val="50412682"/>
    <w:rsid w:val="51D54739"/>
    <w:rsid w:val="52885A37"/>
    <w:rsid w:val="5604091D"/>
    <w:rsid w:val="567C04B4"/>
    <w:rsid w:val="57A203EE"/>
    <w:rsid w:val="57A852D8"/>
    <w:rsid w:val="58773629"/>
    <w:rsid w:val="599C0E6D"/>
    <w:rsid w:val="5C0F3B78"/>
    <w:rsid w:val="5CC04E72"/>
    <w:rsid w:val="5D900CE9"/>
    <w:rsid w:val="5EBB1D95"/>
    <w:rsid w:val="618172C6"/>
    <w:rsid w:val="63BF49D8"/>
    <w:rsid w:val="64A40314"/>
    <w:rsid w:val="65464B29"/>
    <w:rsid w:val="67BA1831"/>
    <w:rsid w:val="6AE230FB"/>
    <w:rsid w:val="6F364BF1"/>
    <w:rsid w:val="6FD42CB7"/>
    <w:rsid w:val="70660501"/>
    <w:rsid w:val="71936644"/>
    <w:rsid w:val="740022CC"/>
    <w:rsid w:val="74274716"/>
    <w:rsid w:val="751E620D"/>
    <w:rsid w:val="777C203B"/>
    <w:rsid w:val="777E5D17"/>
    <w:rsid w:val="78047751"/>
    <w:rsid w:val="7A603AC5"/>
    <w:rsid w:val="7A95426D"/>
    <w:rsid w:val="7B056BD7"/>
    <w:rsid w:val="7CA87995"/>
    <w:rsid w:val="7E755C41"/>
    <w:rsid w:val="7FC21F91"/>
    <w:rsid w:val="FBCDA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19</Pages>
  <Words>6649</Words>
  <Characters>22076</Characters>
  <Lines>702</Lines>
  <Paragraphs>288</Paragraphs>
  <TotalTime>15</TotalTime>
  <ScaleCrop>false</ScaleCrop>
  <LinksUpToDate>false</LinksUpToDate>
  <CharactersWithSpaces>22092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2026-06-02T06:14:01Z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FA900FD7DF834B22B9F2F8207BC6A837_13</vt:lpwstr>
  </property>
  <property fmtid="{D5CDD505-2E9C-101B-9397-08002B2CF9AE}" pid="4" name="KSOTemplateDocerSaveRecord">
    <vt:lpwstr>eyJoZGlkIjoiMDk0MzcwMjE4MDk1NTNlODY3MDBjM2JhZGQ0ODIwYzYiLCJ1c2VySWQiOiIxNjMxMDUyNDMzIn0=</vt:lpwstr>
  </property>
</Properties>
</file>